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52930" w14:textId="77777777" w:rsidR="004F1C4E" w:rsidRDefault="004F1C4E" w:rsidP="004F1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NANBY</w:t>
      </w:r>
      <w:r>
        <w:rPr>
          <w:rFonts w:ascii="Times New Roman" w:hAnsi="Times New Roman" w:cs="Times New Roman"/>
        </w:rPr>
        <w:t xml:space="preserve">       (fl.1484)</w:t>
      </w:r>
    </w:p>
    <w:p w14:paraId="52C9D2C1" w14:textId="77777777" w:rsidR="004F1C4E" w:rsidRDefault="004F1C4E" w:rsidP="004F1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Poole, Dorset. Gentleman.</w:t>
      </w:r>
    </w:p>
    <w:p w14:paraId="23A7186C" w14:textId="77777777" w:rsidR="004F1C4E" w:rsidRDefault="004F1C4E" w:rsidP="004F1C4E">
      <w:pPr>
        <w:rPr>
          <w:rFonts w:ascii="Times New Roman" w:hAnsi="Times New Roman" w:cs="Times New Roman"/>
        </w:rPr>
      </w:pPr>
    </w:p>
    <w:p w14:paraId="5C60A6B2" w14:textId="66E725A1" w:rsidR="004F1C4E" w:rsidRDefault="004F1C4E" w:rsidP="004F1C4E">
      <w:pPr>
        <w:rPr>
          <w:rFonts w:ascii="Times New Roman" w:hAnsi="Times New Roman" w:cs="Times New Roman"/>
        </w:rPr>
      </w:pPr>
    </w:p>
    <w:p w14:paraId="024A5C0B" w14:textId="77777777" w:rsidR="003840B5" w:rsidRPr="003840B5" w:rsidRDefault="003840B5" w:rsidP="003840B5">
      <w:pPr>
        <w:rPr>
          <w:rFonts w:ascii="Times New Roman" w:eastAsia="Calibri" w:hAnsi="Times New Roman" w:cs="Times New Roman"/>
        </w:rPr>
      </w:pPr>
      <w:r w:rsidRPr="003840B5">
        <w:rPr>
          <w:rFonts w:ascii="Times New Roman" w:eastAsia="Calibri" w:hAnsi="Times New Roman" w:cs="Times New Roman"/>
        </w:rPr>
        <w:tab/>
        <w:t>1483</w:t>
      </w:r>
      <w:r w:rsidRPr="003840B5">
        <w:rPr>
          <w:rFonts w:ascii="Times New Roman" w:eastAsia="Calibri" w:hAnsi="Times New Roman" w:cs="Times New Roman"/>
        </w:rPr>
        <w:tab/>
        <w:t xml:space="preserve">John Fauntleroy(q.v.) brought a plaint of debt against him, as the </w:t>
      </w:r>
    </w:p>
    <w:p w14:paraId="79B9C5EB" w14:textId="77777777" w:rsidR="003840B5" w:rsidRPr="003840B5" w:rsidRDefault="003840B5" w:rsidP="003840B5">
      <w:pPr>
        <w:rPr>
          <w:rFonts w:ascii="Times New Roman" w:eastAsia="Calibri" w:hAnsi="Times New Roman" w:cs="Times New Roman"/>
        </w:rPr>
      </w:pPr>
      <w:r w:rsidRPr="003840B5">
        <w:rPr>
          <w:rFonts w:ascii="Times New Roman" w:eastAsia="Calibri" w:hAnsi="Times New Roman" w:cs="Times New Roman"/>
        </w:rPr>
        <w:tab/>
      </w:r>
      <w:r w:rsidRPr="003840B5">
        <w:rPr>
          <w:rFonts w:ascii="Times New Roman" w:eastAsia="Calibri" w:hAnsi="Times New Roman" w:cs="Times New Roman"/>
        </w:rPr>
        <w:tab/>
        <w:t>executor of William Whyte of Southampton(q.v.).</w:t>
      </w:r>
    </w:p>
    <w:p w14:paraId="4C9B724C" w14:textId="578EA805" w:rsidR="003840B5" w:rsidRPr="003840B5" w:rsidRDefault="003840B5" w:rsidP="004F1C4E">
      <w:pPr>
        <w:rPr>
          <w:rFonts w:ascii="Times New Roman" w:eastAsia="Calibri" w:hAnsi="Times New Roman" w:cs="Times New Roman"/>
        </w:rPr>
      </w:pPr>
      <w:r w:rsidRPr="003840B5">
        <w:rPr>
          <w:rFonts w:ascii="Times New Roman" w:eastAsia="Calibri" w:hAnsi="Times New Roman" w:cs="Times New Roman"/>
        </w:rPr>
        <w:tab/>
      </w:r>
      <w:r w:rsidRPr="003840B5">
        <w:rPr>
          <w:rFonts w:ascii="Times New Roman" w:eastAsia="Calibri" w:hAnsi="Times New Roman" w:cs="Times New Roman"/>
        </w:rPr>
        <w:tab/>
        <w:t>(</w:t>
      </w:r>
      <w:hyperlink r:id="rId6" w:history="1">
        <w:r w:rsidRPr="003840B5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3840B5">
        <w:rPr>
          <w:rFonts w:ascii="Times New Roman" w:eastAsia="Calibri" w:hAnsi="Times New Roman" w:cs="Times New Roman"/>
          <w:u w:val="single"/>
        </w:rPr>
        <w:t xml:space="preserve"> </w:t>
      </w:r>
      <w:r w:rsidRPr="003840B5">
        <w:rPr>
          <w:rFonts w:ascii="Times New Roman" w:eastAsia="Calibri" w:hAnsi="Times New Roman" w:cs="Times New Roman"/>
        </w:rPr>
        <w:t>)</w:t>
      </w:r>
    </w:p>
    <w:p w14:paraId="02E7F51A" w14:textId="77777777" w:rsidR="004F1C4E" w:rsidRDefault="004F1C4E" w:rsidP="004F1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Fleppen(q.v.) brought a plaint of debt against him.</w:t>
      </w:r>
    </w:p>
    <w:p w14:paraId="17B29248" w14:textId="77777777" w:rsidR="004F1C4E" w:rsidRDefault="004F1C4E" w:rsidP="004F1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9F05B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6E843F69" w14:textId="77777777" w:rsidR="00DD07D4" w:rsidRDefault="00DD07D4" w:rsidP="00DD07D4">
      <w:pPr>
        <w:pStyle w:val="NoSpacing"/>
      </w:pPr>
      <w:r>
        <w:t>8 Mar.1484</w:t>
      </w:r>
      <w:r>
        <w:tab/>
        <w:t>He was granted a general pardon.</w:t>
      </w:r>
    </w:p>
    <w:p w14:paraId="62819980" w14:textId="77777777" w:rsidR="00DD07D4" w:rsidRDefault="00DD07D4" w:rsidP="00DD07D4">
      <w:pPr>
        <w:pStyle w:val="NoSpacing"/>
      </w:pPr>
      <w:r>
        <w:tab/>
      </w:r>
      <w:r>
        <w:tab/>
        <w:t xml:space="preserve">(“The Pardon Rolls of Richard III 1484-5” ed. Hannes Kleineke, </w:t>
      </w:r>
    </w:p>
    <w:p w14:paraId="253B49A0" w14:textId="5C34E427" w:rsidR="00DD07D4" w:rsidRDefault="00DD07D4" w:rsidP="00DD07D4">
      <w:pPr>
        <w:pStyle w:val="NoSpacing"/>
        <w:ind w:left="720" w:firstLine="720"/>
      </w:pPr>
      <w:r>
        <w:t>pub. by the List and Index Society, vol.365, 2023, p.18)</w:t>
      </w:r>
    </w:p>
    <w:p w14:paraId="757920D2" w14:textId="07FBAD23" w:rsidR="004F1C4E" w:rsidRDefault="004F1C4E" w:rsidP="004F1C4E">
      <w:pPr>
        <w:rPr>
          <w:rFonts w:ascii="Times New Roman" w:hAnsi="Times New Roman" w:cs="Times New Roman"/>
        </w:rPr>
      </w:pPr>
    </w:p>
    <w:p w14:paraId="4093EB94" w14:textId="77777777" w:rsidR="00DD07D4" w:rsidRDefault="00DD07D4" w:rsidP="004F1C4E">
      <w:pPr>
        <w:rPr>
          <w:rFonts w:ascii="Times New Roman" w:hAnsi="Times New Roman" w:cs="Times New Roman"/>
        </w:rPr>
      </w:pPr>
    </w:p>
    <w:p w14:paraId="5F463FA3" w14:textId="561406E6" w:rsidR="003840B5" w:rsidRDefault="003840B5" w:rsidP="004F1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August 2020</w:t>
      </w:r>
    </w:p>
    <w:p w14:paraId="650BF6B0" w14:textId="357973AC" w:rsidR="00DD07D4" w:rsidRDefault="00DD07D4" w:rsidP="004F1C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9 December 2025</w:t>
      </w:r>
    </w:p>
    <w:p w14:paraId="42ED192A" w14:textId="77777777" w:rsidR="00DD07D4" w:rsidRPr="00E71FC3" w:rsidRDefault="00DD07D4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83D0" w14:textId="77777777" w:rsidR="004F1C4E" w:rsidRDefault="004F1C4E" w:rsidP="00E71FC3">
      <w:r>
        <w:separator/>
      </w:r>
    </w:p>
  </w:endnote>
  <w:endnote w:type="continuationSeparator" w:id="0">
    <w:p w14:paraId="127F3D0E" w14:textId="77777777" w:rsidR="004F1C4E" w:rsidRDefault="004F1C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46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B4A49" w14:textId="77777777" w:rsidR="004F1C4E" w:rsidRDefault="004F1C4E" w:rsidP="00E71FC3">
      <w:r>
        <w:separator/>
      </w:r>
    </w:p>
  </w:footnote>
  <w:footnote w:type="continuationSeparator" w:id="0">
    <w:p w14:paraId="1579F7E4" w14:textId="77777777" w:rsidR="004F1C4E" w:rsidRDefault="004F1C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C4E"/>
    <w:rsid w:val="001A7C09"/>
    <w:rsid w:val="003840B5"/>
    <w:rsid w:val="004F1C4E"/>
    <w:rsid w:val="00577BD5"/>
    <w:rsid w:val="00656CBA"/>
    <w:rsid w:val="006A1F77"/>
    <w:rsid w:val="00733BE7"/>
    <w:rsid w:val="00AB52E8"/>
    <w:rsid w:val="00B16D3F"/>
    <w:rsid w:val="00BB41AC"/>
    <w:rsid w:val="00DD07D4"/>
    <w:rsid w:val="00E71FC3"/>
    <w:rsid w:val="00EC72B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6DC1D"/>
  <w15:chartTrackingRefBased/>
  <w15:docId w15:val="{9073F383-6B1F-4964-8A8C-D835F890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C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F1C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82</Words>
  <Characters>644</Characters>
  <Application>Microsoft Office Word</Application>
  <DocSecurity>0</DocSecurity>
  <Lines>24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2017-10-29T21:42:00Z</dcterms:created>
  <dcterms:modified xsi:type="dcterms:W3CDTF">2025-12-09T19:28:00Z</dcterms:modified>
</cp:coreProperties>
</file>